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A9588" w14:textId="128B174D" w:rsidR="00BA00AB" w:rsidRDefault="00871C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PYGOT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81E17EC" w14:textId="77777777" w:rsidR="00871C7E" w:rsidRDefault="00871C7E" w:rsidP="009139A6">
      <w:pPr>
        <w:pStyle w:val="NoSpacing"/>
        <w:rPr>
          <w:rFonts w:cs="Times New Roman"/>
          <w:szCs w:val="24"/>
        </w:rPr>
      </w:pPr>
    </w:p>
    <w:p w14:paraId="7DD794D4" w14:textId="7ABD7D4F" w:rsidR="00871C7E" w:rsidRDefault="00871C7E" w:rsidP="009139A6">
      <w:pPr>
        <w:pStyle w:val="NoSpacing"/>
        <w:rPr>
          <w:rFonts w:cs="Times New Roman"/>
          <w:szCs w:val="24"/>
        </w:rPr>
      </w:pPr>
    </w:p>
    <w:p w14:paraId="2B3A1BE3" w14:textId="03519EE8" w:rsidR="00871C7E" w:rsidRDefault="00871C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Richard </w:t>
      </w:r>
      <w:proofErr w:type="spellStart"/>
      <w:proofErr w:type="gramStart"/>
      <w:r>
        <w:rPr>
          <w:rFonts w:cs="Times New Roman"/>
          <w:szCs w:val="24"/>
        </w:rPr>
        <w:t>Pygot</w:t>
      </w:r>
      <w:proofErr w:type="spellEnd"/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d.1483)(q.v.).</w:t>
      </w:r>
    </w:p>
    <w:p w14:paraId="7361FFF4" w14:textId="77777777" w:rsidR="00871C7E" w:rsidRDefault="00871C7E" w:rsidP="00871C7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447FBC27" w14:textId="1DEEDA54" w:rsidR="00871C7E" w:rsidRDefault="00871C7E" w:rsidP="00871C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</w:t>
      </w:r>
      <w:r>
        <w:rPr>
          <w:rFonts w:eastAsia="Times New Roman" w:cs="Times New Roman"/>
          <w:szCs w:val="24"/>
        </w:rPr>
        <w:t>63)</w:t>
      </w:r>
    </w:p>
    <w:p w14:paraId="366ADAA1" w14:textId="77777777" w:rsidR="00871C7E" w:rsidRDefault="00871C7E" w:rsidP="00871C7E">
      <w:pPr>
        <w:pStyle w:val="NoSpacing"/>
        <w:rPr>
          <w:rFonts w:eastAsia="Times New Roman" w:cs="Times New Roman"/>
          <w:szCs w:val="24"/>
        </w:rPr>
      </w:pPr>
    </w:p>
    <w:p w14:paraId="36C36C77" w14:textId="77777777" w:rsidR="00871C7E" w:rsidRDefault="00871C7E" w:rsidP="00871C7E">
      <w:pPr>
        <w:pStyle w:val="NoSpacing"/>
        <w:rPr>
          <w:rFonts w:eastAsia="Times New Roman" w:cs="Times New Roman"/>
          <w:szCs w:val="24"/>
        </w:rPr>
      </w:pPr>
    </w:p>
    <w:p w14:paraId="5C91AC43" w14:textId="2AEF9A95" w:rsidR="00871C7E" w:rsidRDefault="00871C7E" w:rsidP="00871C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ca.</w:t>
      </w:r>
      <w:r>
        <w:rPr>
          <w:rFonts w:eastAsia="Times New Roman" w:cs="Times New Roman"/>
          <w:szCs w:val="24"/>
        </w:rPr>
        <w:tab/>
        <w:t>1465</w:t>
      </w:r>
      <w:r>
        <w:rPr>
          <w:rFonts w:eastAsia="Times New Roman" w:cs="Times New Roman"/>
          <w:szCs w:val="24"/>
        </w:rPr>
        <w:tab/>
        <w:t>He was born.   (ibid.)</w:t>
      </w:r>
    </w:p>
    <w:p w14:paraId="2B465AA5" w14:textId="03ACFDA0" w:rsidR="00871C7E" w:rsidRDefault="00871C7E" w:rsidP="00871C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Jun.1483</w:t>
      </w:r>
      <w:r>
        <w:rPr>
          <w:rFonts w:eastAsia="Times New Roman" w:cs="Times New Roman"/>
          <w:szCs w:val="24"/>
        </w:rPr>
        <w:tab/>
        <w:t>His father died, and he inherited his lands and property.   (ibid.)</w:t>
      </w:r>
    </w:p>
    <w:p w14:paraId="465E7C81" w14:textId="77777777" w:rsidR="00871C7E" w:rsidRDefault="00871C7E" w:rsidP="00871C7E">
      <w:pPr>
        <w:pStyle w:val="NoSpacing"/>
        <w:rPr>
          <w:rFonts w:eastAsia="Times New Roman" w:cs="Times New Roman"/>
          <w:szCs w:val="24"/>
        </w:rPr>
      </w:pPr>
    </w:p>
    <w:p w14:paraId="42DDB7C3" w14:textId="77777777" w:rsidR="00871C7E" w:rsidRDefault="00871C7E" w:rsidP="00871C7E">
      <w:pPr>
        <w:pStyle w:val="NoSpacing"/>
        <w:rPr>
          <w:rFonts w:eastAsia="Times New Roman" w:cs="Times New Roman"/>
          <w:szCs w:val="24"/>
        </w:rPr>
      </w:pPr>
    </w:p>
    <w:p w14:paraId="6EE6D96D" w14:textId="0FF49E10" w:rsidR="00871C7E" w:rsidRPr="00871C7E" w:rsidRDefault="00871C7E" w:rsidP="00871C7E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24 May 2023</w:t>
      </w:r>
    </w:p>
    <w:sectPr w:rsidR="00871C7E" w:rsidRPr="00871C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9A66" w14:textId="77777777" w:rsidR="00871C7E" w:rsidRDefault="00871C7E" w:rsidP="009139A6">
      <w:r>
        <w:separator/>
      </w:r>
    </w:p>
  </w:endnote>
  <w:endnote w:type="continuationSeparator" w:id="0">
    <w:p w14:paraId="6C3D6F23" w14:textId="77777777" w:rsidR="00871C7E" w:rsidRDefault="00871C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2B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CF6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3C8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76A1C" w14:textId="77777777" w:rsidR="00871C7E" w:rsidRDefault="00871C7E" w:rsidP="009139A6">
      <w:r>
        <w:separator/>
      </w:r>
    </w:p>
  </w:footnote>
  <w:footnote w:type="continuationSeparator" w:id="0">
    <w:p w14:paraId="032A031E" w14:textId="77777777" w:rsidR="00871C7E" w:rsidRDefault="00871C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A7F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A28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FC7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C7E"/>
    <w:rsid w:val="000666E0"/>
    <w:rsid w:val="002510B7"/>
    <w:rsid w:val="005C130B"/>
    <w:rsid w:val="00661715"/>
    <w:rsid w:val="00776460"/>
    <w:rsid w:val="00826F5C"/>
    <w:rsid w:val="00871C7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516BF"/>
  <w15:chartTrackingRefBased/>
  <w15:docId w15:val="{DA306AA0-E243-4C92-9E0D-746CDED1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2023-05-24T18:12:00Z</dcterms:created>
  <dcterms:modified xsi:type="dcterms:W3CDTF">2023-05-24T18:17:00Z</dcterms:modified>
</cp:coreProperties>
</file>